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F75087D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9854B1">
        <w:rPr>
          <w:lang w:val="en-GB"/>
        </w:rPr>
        <w:t xml:space="preserve"> 16-G001-25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  <w:shd w:val="clear" w:color="auto" w:fill="auto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  <w:shd w:val="clear" w:color="auto" w:fill="auto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3256200" w14:textId="20B45A65" w:rsidR="00F17236" w:rsidRPr="00A83773" w:rsidRDefault="009854B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23/09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83773" w14:paraId="45B2B4FE" w14:textId="77777777" w:rsidTr="00E33E48">
        <w:tc>
          <w:tcPr>
            <w:tcW w:w="4673" w:type="dxa"/>
            <w:shd w:val="clear" w:color="auto" w:fill="auto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D0937E8" w14:textId="223E870F" w:rsidR="00F17236" w:rsidRPr="00A83773" w:rsidRDefault="009854B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</w:t>
            </w:r>
            <w:r w:rsidR="00F1723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F17236">
              <w:rPr>
                <w:rFonts w:ascii="Calibri" w:hAnsi="Calibri"/>
                <w:szCs w:val="20"/>
              </w:rPr>
              <w:t xml:space="preserve">/25 </w:t>
            </w:r>
          </w:p>
        </w:tc>
      </w:tr>
      <w:tr w:rsidR="00F17236" w:rsidRPr="00A83773" w14:paraId="1FDA9F26" w14:textId="77777777" w:rsidTr="00E33E48">
        <w:tc>
          <w:tcPr>
            <w:tcW w:w="4673" w:type="dxa"/>
            <w:shd w:val="clear" w:color="auto" w:fill="auto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DBBFCB6" w14:textId="3E4CE6A3" w:rsidR="00F17236" w:rsidRPr="00A83773" w:rsidRDefault="009854B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3B241F">
              <w:rPr>
                <w:rFonts w:ascii="Calibri" w:hAnsi="Calibri"/>
                <w:szCs w:val="20"/>
              </w:rPr>
              <w:t>/10/2025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F7EAED" w14:textId="69ADA771" w:rsidR="00F17236" w:rsidRPr="00A83773" w:rsidRDefault="009854B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3B241F">
              <w:rPr>
                <w:rFonts w:ascii="Calibri" w:hAnsi="Calibri"/>
                <w:szCs w:val="20"/>
              </w:rPr>
              <w:t>/10/2025</w:t>
            </w:r>
            <w:r w:rsidR="00F17236">
              <w:rPr>
                <w:rFonts w:ascii="Calibri" w:hAnsi="Calibri"/>
                <w:szCs w:val="20"/>
              </w:rPr>
              <w:t xml:space="preserve"> 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  <w:shd w:val="clear" w:color="auto" w:fill="auto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8FC177" w14:textId="2D66637B" w:rsidR="00F17236" w:rsidRPr="00A83773" w:rsidRDefault="009854B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23/10</w:t>
            </w:r>
            <w:r w:rsidR="003B241F">
              <w:rPr>
                <w:rFonts w:ascii="Calibri" w:hAnsi="Calibri"/>
                <w:szCs w:val="20"/>
              </w:rPr>
              <w:t>/2025</w:t>
            </w:r>
          </w:p>
        </w:tc>
      </w:tr>
      <w:tr w:rsidR="00F17236" w:rsidRPr="00A83773" w14:paraId="7AFFF1F4" w14:textId="77777777" w:rsidTr="00E33E48">
        <w:tc>
          <w:tcPr>
            <w:tcW w:w="4673" w:type="dxa"/>
            <w:shd w:val="clear" w:color="auto" w:fill="auto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A91809E" w14:textId="40A911DE" w:rsidR="00F17236" w:rsidRPr="00A83773" w:rsidRDefault="009854B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3B241F">
              <w:rPr>
                <w:rFonts w:ascii="Calibri" w:hAnsi="Calibri"/>
                <w:szCs w:val="20"/>
              </w:rPr>
              <w:t>/10/2025</w:t>
            </w:r>
          </w:p>
        </w:tc>
      </w:tr>
      <w:tr w:rsidR="00F17236" w:rsidRPr="00A83773" w14:paraId="4E81A97C" w14:textId="77777777" w:rsidTr="00E33E48">
        <w:tc>
          <w:tcPr>
            <w:tcW w:w="4673" w:type="dxa"/>
            <w:shd w:val="clear" w:color="auto" w:fill="auto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D78CDF2" w14:textId="49E9F51B" w:rsidR="00F17236" w:rsidRPr="00A83773" w:rsidRDefault="009854B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3B241F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3B241F">
              <w:rPr>
                <w:rFonts w:ascii="Calibri" w:hAnsi="Calibri"/>
                <w:szCs w:val="20"/>
              </w:rPr>
              <w:t>/2025</w:t>
            </w:r>
          </w:p>
        </w:tc>
      </w:tr>
      <w:tr w:rsidR="00F17236" w:rsidRPr="00A83773" w14:paraId="28C6ABB8" w14:textId="77777777" w:rsidTr="00E33E48">
        <w:tc>
          <w:tcPr>
            <w:tcW w:w="4673" w:type="dxa"/>
            <w:shd w:val="clear" w:color="auto" w:fill="auto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05BB1F5" w14:textId="7558972C" w:rsidR="00F17236" w:rsidRPr="00A83773" w:rsidRDefault="009854B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12/11</w:t>
            </w:r>
            <w:r w:rsidR="003B241F">
              <w:rPr>
                <w:rFonts w:ascii="Calibri" w:hAnsi="Calibri"/>
                <w:szCs w:val="20"/>
              </w:rPr>
              <w:t>/2025</w:t>
            </w:r>
          </w:p>
        </w:tc>
      </w:tr>
      <w:tr w:rsidR="00F17236" w:rsidRPr="00A33618" w14:paraId="029E8230" w14:textId="77777777" w:rsidTr="00E33E48">
        <w:tc>
          <w:tcPr>
            <w:tcW w:w="4673" w:type="dxa"/>
            <w:shd w:val="clear" w:color="auto" w:fill="auto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9FAB92B" w14:textId="417E2140" w:rsidR="00F17236" w:rsidRPr="00532E97" w:rsidRDefault="009854B1" w:rsidP="003B241F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14/11</w:t>
            </w:r>
            <w:r w:rsidR="003B241F">
              <w:rPr>
                <w:rFonts w:ascii="Calibri" w:hAnsi="Calibri"/>
                <w:szCs w:val="20"/>
              </w:rPr>
              <w:t>/2025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47EA4" w14:textId="77777777" w:rsidR="00437651" w:rsidRDefault="00437651">
      <w:r>
        <w:separator/>
      </w:r>
    </w:p>
  </w:endnote>
  <w:endnote w:type="continuationSeparator" w:id="0">
    <w:p w14:paraId="24B7C816" w14:textId="77777777" w:rsidR="00437651" w:rsidRDefault="00437651">
      <w:r>
        <w:continuationSeparator/>
      </w:r>
    </w:p>
  </w:endnote>
  <w:endnote w:type="continuationNotice" w:id="1">
    <w:p w14:paraId="0ABC7845" w14:textId="77777777" w:rsidR="00437651" w:rsidRDefault="004376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B20787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854B1">
      <w:rPr>
        <w:noProof/>
      </w:rPr>
      <w:t>2025-09-23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41E08" w14:textId="77777777" w:rsidR="00437651" w:rsidRDefault="00437651">
      <w:r>
        <w:separator/>
      </w:r>
    </w:p>
  </w:footnote>
  <w:footnote w:type="continuationSeparator" w:id="0">
    <w:p w14:paraId="489E32B5" w14:textId="77777777" w:rsidR="00437651" w:rsidRDefault="00437651">
      <w:r>
        <w:continuationSeparator/>
      </w:r>
    </w:p>
  </w:footnote>
  <w:footnote w:type="continuationNotice" w:id="1">
    <w:p w14:paraId="0775F099" w14:textId="77777777" w:rsidR="00437651" w:rsidRDefault="004376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241F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37651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6DF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057D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54B1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100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2020-07-06T12:32:00Z</dcterms:created>
  <dcterms:modified xsi:type="dcterms:W3CDTF">2025-09-23T02:23:00Z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